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FEC39" w14:textId="77777777" w:rsidR="00E13862" w:rsidRDefault="00E13862" w:rsidP="00E138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Edward PYCHER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3361E38" w14:textId="77777777" w:rsidR="00E13862" w:rsidRDefault="00E13862" w:rsidP="00E13862">
      <w:pPr>
        <w:pStyle w:val="NoSpacing"/>
        <w:rPr>
          <w:rFonts w:cs="Times New Roman"/>
          <w:szCs w:val="24"/>
        </w:rPr>
      </w:pPr>
    </w:p>
    <w:p w14:paraId="7E325089" w14:textId="77777777" w:rsidR="00E13862" w:rsidRDefault="00E13862" w:rsidP="00E13862">
      <w:pPr>
        <w:pStyle w:val="NoSpacing"/>
        <w:rPr>
          <w:rFonts w:cs="Times New Roman"/>
          <w:szCs w:val="24"/>
        </w:rPr>
      </w:pPr>
    </w:p>
    <w:p w14:paraId="6B48A442" w14:textId="77777777" w:rsidR="00E13862" w:rsidRDefault="00E13862" w:rsidP="00E138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trespass and assault against Richard </w:t>
      </w:r>
      <w:proofErr w:type="spellStart"/>
      <w:r>
        <w:rPr>
          <w:rFonts w:cs="Times New Roman"/>
          <w:szCs w:val="24"/>
        </w:rPr>
        <w:t>Molet</w:t>
      </w:r>
      <w:proofErr w:type="spellEnd"/>
      <w:r>
        <w:rPr>
          <w:rFonts w:cs="Times New Roman"/>
          <w:szCs w:val="24"/>
        </w:rPr>
        <w:t xml:space="preserve"> of</w:t>
      </w:r>
    </w:p>
    <w:p w14:paraId="5CD267FE" w14:textId="77777777" w:rsidR="00E13862" w:rsidRDefault="00E13862" w:rsidP="00E138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Mattishall</w:t>
      </w:r>
      <w:proofErr w:type="spellEnd"/>
      <w:r>
        <w:rPr>
          <w:rFonts w:cs="Times New Roman"/>
          <w:szCs w:val="24"/>
        </w:rPr>
        <w:t>, Norfolk(q.v.).</w:t>
      </w:r>
    </w:p>
    <w:p w14:paraId="0EEC6A65" w14:textId="77777777" w:rsidR="00E13862" w:rsidRDefault="00E13862" w:rsidP="00E138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1EBA667B" w14:textId="77777777" w:rsidR="00E13862" w:rsidRDefault="00E13862" w:rsidP="00E13862">
      <w:pPr>
        <w:pStyle w:val="NoSpacing"/>
        <w:rPr>
          <w:rFonts w:cs="Times New Roman"/>
          <w:szCs w:val="24"/>
        </w:rPr>
      </w:pPr>
    </w:p>
    <w:p w14:paraId="6FFA4297" w14:textId="77777777" w:rsidR="00E13862" w:rsidRDefault="00E13862" w:rsidP="00E13862">
      <w:pPr>
        <w:pStyle w:val="NoSpacing"/>
        <w:rPr>
          <w:rFonts w:cs="Times New Roman"/>
          <w:szCs w:val="24"/>
        </w:rPr>
      </w:pPr>
    </w:p>
    <w:p w14:paraId="6ED986C0" w14:textId="77777777" w:rsidR="00E13862" w:rsidRDefault="00E13862" w:rsidP="00E138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April 2023</w:t>
      </w:r>
    </w:p>
    <w:p w14:paraId="0FADB40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6050A" w14:textId="77777777" w:rsidR="00E13862" w:rsidRDefault="00E13862" w:rsidP="009139A6">
      <w:r>
        <w:separator/>
      </w:r>
    </w:p>
  </w:endnote>
  <w:endnote w:type="continuationSeparator" w:id="0">
    <w:p w14:paraId="3E58F024" w14:textId="77777777" w:rsidR="00E13862" w:rsidRDefault="00E138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9D7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D6F3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23F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04C7C" w14:textId="77777777" w:rsidR="00E13862" w:rsidRDefault="00E13862" w:rsidP="009139A6">
      <w:r>
        <w:separator/>
      </w:r>
    </w:p>
  </w:footnote>
  <w:footnote w:type="continuationSeparator" w:id="0">
    <w:p w14:paraId="12AAE2C3" w14:textId="77777777" w:rsidR="00E13862" w:rsidRDefault="00E138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75E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D6F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0B0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86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1386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A562C"/>
  <w15:chartTrackingRefBased/>
  <w15:docId w15:val="{440D40D4-E029-4825-84E0-294BA8596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138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2023-06-28T18:46:00Z</dcterms:created>
  <dcterms:modified xsi:type="dcterms:W3CDTF">2023-06-28T18:47:00Z</dcterms:modified>
</cp:coreProperties>
</file>